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DF" w:rsidRDefault="00676EDF">
      <w:r>
        <w:t>Adı, Soyadı:</w:t>
      </w:r>
      <w:r>
        <w:tab/>
      </w:r>
      <w:r>
        <w:tab/>
      </w:r>
      <w:r>
        <w:tab/>
      </w:r>
      <w:r>
        <w:tab/>
      </w:r>
      <w:r>
        <w:tab/>
      </w:r>
      <w:r>
        <w:tab/>
        <w:t>Nu:</w:t>
      </w:r>
      <w:r>
        <w:tab/>
      </w:r>
      <w:r>
        <w:tab/>
      </w:r>
      <w:r>
        <w:tab/>
      </w:r>
      <w:r>
        <w:tab/>
      </w:r>
      <w:r>
        <w:tab/>
        <w:t>Sınıfı: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31"/>
      </w:tblGrid>
      <w:tr w:rsidR="00676EDF" w:rsidRPr="00692952" w:rsidTr="00692952">
        <w:trPr>
          <w:trHeight w:val="3350"/>
        </w:trPr>
        <w:tc>
          <w:tcPr>
            <w:tcW w:w="11031" w:type="dxa"/>
          </w:tcPr>
          <w:p w:rsidR="00676EDF" w:rsidRPr="00692952" w:rsidRDefault="00676EDF" w:rsidP="00692952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92952">
              <w:rPr>
                <w:rFonts w:ascii="Comic Sans MS" w:hAnsi="Comic Sans MS"/>
                <w:sz w:val="24"/>
                <w:szCs w:val="24"/>
              </w:rPr>
              <w:t>Okudukça</w:t>
            </w:r>
          </w:p>
          <w:p w:rsidR="00676EDF" w:rsidRPr="00692952" w:rsidRDefault="00676EDF" w:rsidP="006929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92952">
              <w:rPr>
                <w:rFonts w:ascii="Comic Sans MS" w:hAnsi="Comic Sans MS"/>
                <w:sz w:val="24"/>
                <w:szCs w:val="24"/>
              </w:rPr>
              <w:t xml:space="preserve">               Ne güzel yasadır:                                            Okumak da böyledir</w:t>
            </w:r>
          </w:p>
          <w:p w:rsidR="00676EDF" w:rsidRPr="00692952" w:rsidRDefault="00676EDF" w:rsidP="006929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92952">
              <w:rPr>
                <w:rFonts w:ascii="Comic Sans MS" w:hAnsi="Comic Sans MS"/>
                <w:sz w:val="24"/>
                <w:szCs w:val="24"/>
              </w:rPr>
              <w:t xml:space="preserve">               Geceden sonra                                                Okudukça</w:t>
            </w:r>
          </w:p>
          <w:p w:rsidR="00676EDF" w:rsidRPr="00692952" w:rsidRDefault="00676EDF" w:rsidP="006929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92952">
              <w:rPr>
                <w:rFonts w:ascii="Comic Sans MS" w:hAnsi="Comic Sans MS"/>
                <w:sz w:val="24"/>
                <w:szCs w:val="24"/>
              </w:rPr>
              <w:t xml:space="preserve">               Doğan Güneş,                                                  Aydınlanır aklımız</w:t>
            </w:r>
          </w:p>
          <w:p w:rsidR="00676EDF" w:rsidRPr="00692952" w:rsidRDefault="00676EDF" w:rsidP="006929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92952">
              <w:rPr>
                <w:rFonts w:ascii="Comic Sans MS" w:hAnsi="Comic Sans MS"/>
                <w:sz w:val="24"/>
                <w:szCs w:val="24"/>
              </w:rPr>
              <w:t xml:space="preserve">               Aydınlanır Dünya.                                            Dolar ışıkla</w:t>
            </w:r>
          </w:p>
          <w:p w:rsidR="00676EDF" w:rsidRPr="00692952" w:rsidRDefault="00676EDF" w:rsidP="006929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92952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Kitap ışık, kitap arkadaş</w:t>
            </w:r>
          </w:p>
          <w:p w:rsidR="00676EDF" w:rsidRPr="00692952" w:rsidRDefault="00676EDF" w:rsidP="006929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92952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Okuyup paylaşınca</w:t>
            </w:r>
          </w:p>
          <w:p w:rsidR="00676EDF" w:rsidRPr="00692952" w:rsidRDefault="00676EDF" w:rsidP="006929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92952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Bizi onlar güzelleştirir</w:t>
            </w:r>
          </w:p>
          <w:p w:rsidR="00676EDF" w:rsidRPr="00692952" w:rsidRDefault="00676EDF" w:rsidP="006929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92952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Biz de seni, sevgili Dünya!</w:t>
            </w:r>
          </w:p>
          <w:p w:rsidR="00676EDF" w:rsidRPr="00692952" w:rsidRDefault="00676EDF" w:rsidP="00692952">
            <w:pPr>
              <w:spacing w:after="0" w:line="240" w:lineRule="auto"/>
              <w:rPr>
                <w:rFonts w:ascii="Comic Sans MS" w:hAnsi="Comic Sans MS"/>
              </w:rPr>
            </w:pPr>
            <w:r w:rsidRPr="00692952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                                      Aziz SİVASLIOĞLU</w:t>
            </w:r>
          </w:p>
        </w:tc>
      </w:tr>
    </w:tbl>
    <w:p w:rsidR="00676EDF" w:rsidRDefault="00676EDF">
      <w:pPr>
        <w:rPr>
          <w:rFonts w:ascii="Comic Sans MS" w:hAnsi="Comic Sans MS"/>
        </w:rPr>
        <w:sectPr w:rsidR="00676EDF" w:rsidSect="001C1F0D">
          <w:pgSz w:w="11906" w:h="16838"/>
          <w:pgMar w:top="567" w:right="424" w:bottom="1417" w:left="426" w:header="708" w:footer="708" w:gutter="0"/>
          <w:cols w:space="708"/>
          <w:docGrid w:linePitch="360"/>
        </w:sectPr>
      </w:pPr>
    </w:p>
    <w:p w:rsidR="00676EDF" w:rsidRDefault="00676EDF">
      <w:pPr>
        <w:rPr>
          <w:rFonts w:ascii="Comic Sans MS" w:hAnsi="Comic Sans MS"/>
        </w:rPr>
      </w:pPr>
      <w:r>
        <w:rPr>
          <w:rFonts w:ascii="Comic Sans MS" w:hAnsi="Comic Sans MS"/>
        </w:rPr>
        <w:t>İlk 3 soruyu yukarıdaki şiire göre cevaplayınız.</w:t>
      </w:r>
    </w:p>
    <w:p w:rsidR="00676EDF" w:rsidRDefault="00676EDF" w:rsidP="001C1F0D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Geceden sonra doğan nedir?</w:t>
      </w:r>
    </w:p>
    <w:p w:rsidR="00676EDF" w:rsidRDefault="00676EDF" w:rsidP="001C1F0D">
      <w:pPr>
        <w:pStyle w:val="ListParagraph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 ) Ay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Dünya</w:t>
      </w:r>
      <w:r>
        <w:rPr>
          <w:rFonts w:ascii="Comic Sans MS" w:hAnsi="Comic Sans MS"/>
        </w:rPr>
        <w:tab/>
        <w:t>C) Güneş</w:t>
      </w:r>
    </w:p>
    <w:p w:rsidR="00676EDF" w:rsidRDefault="00676EDF" w:rsidP="001C1F0D">
      <w:pPr>
        <w:pStyle w:val="ListParagraph"/>
        <w:spacing w:line="240" w:lineRule="auto"/>
        <w:ind w:left="0"/>
        <w:rPr>
          <w:rFonts w:ascii="Comic Sans MS" w:hAnsi="Comic Sans MS"/>
        </w:rPr>
      </w:pPr>
    </w:p>
    <w:p w:rsidR="00676EDF" w:rsidRDefault="00676EDF" w:rsidP="001C1F0D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Okudukça aydınlanan nedir?</w:t>
      </w:r>
    </w:p>
    <w:p w:rsidR="00676EDF" w:rsidRDefault="00676EDF" w:rsidP="001C1F0D">
      <w:pPr>
        <w:pStyle w:val="ListParagraph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 Evimiz</w:t>
      </w:r>
      <w:r>
        <w:rPr>
          <w:rFonts w:ascii="Comic Sans MS" w:hAnsi="Comic Sans MS"/>
        </w:rPr>
        <w:tab/>
        <w:t>B)Aklımız</w:t>
      </w:r>
      <w:r>
        <w:rPr>
          <w:rFonts w:ascii="Comic Sans MS" w:hAnsi="Comic Sans MS"/>
        </w:rPr>
        <w:tab/>
        <w:t>C) Işığımız</w:t>
      </w:r>
    </w:p>
    <w:p w:rsidR="00676EDF" w:rsidRDefault="00676EDF" w:rsidP="001C1F0D">
      <w:pPr>
        <w:pStyle w:val="ListParagraph"/>
        <w:spacing w:line="240" w:lineRule="auto"/>
        <w:ind w:left="0"/>
        <w:rPr>
          <w:rFonts w:ascii="Comic Sans MS" w:hAnsi="Comic Sans MS"/>
        </w:rPr>
      </w:pPr>
    </w:p>
    <w:p w:rsidR="00676EDF" w:rsidRDefault="00676EDF" w:rsidP="001C1F0D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Kitap aşağıdakilerden hangisi değildir?</w:t>
      </w:r>
    </w:p>
    <w:p w:rsidR="00676EDF" w:rsidRDefault="00676EDF" w:rsidP="001C1F0D">
      <w:pPr>
        <w:pStyle w:val="ListParagraph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A)Yol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Işık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Arkadaş</w:t>
      </w:r>
    </w:p>
    <w:p w:rsidR="00676EDF" w:rsidRDefault="00676EDF" w:rsidP="001C1F0D">
      <w:pPr>
        <w:pStyle w:val="ListParagraph"/>
        <w:spacing w:line="240" w:lineRule="auto"/>
        <w:ind w:left="0"/>
        <w:rPr>
          <w:rFonts w:ascii="Comic Sans MS" w:hAnsi="Comic Sans MS"/>
        </w:rPr>
      </w:pPr>
    </w:p>
    <w:p w:rsidR="00676EDF" w:rsidRDefault="00676EDF" w:rsidP="001C1F0D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 sözcüklerden hangisi çoğuldur?</w:t>
      </w:r>
    </w:p>
    <w:p w:rsidR="00676EDF" w:rsidRDefault="00676EDF" w:rsidP="001C1F0D">
      <w:pPr>
        <w:pStyle w:val="ListParagraph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A)Fıkralar</w:t>
      </w:r>
      <w:r>
        <w:rPr>
          <w:rFonts w:ascii="Comic Sans MS" w:hAnsi="Comic Sans MS"/>
        </w:rPr>
        <w:tab/>
        <w:t>B) Ayak</w:t>
      </w:r>
      <w:r>
        <w:rPr>
          <w:rFonts w:ascii="Comic Sans MS" w:hAnsi="Comic Sans MS"/>
        </w:rPr>
        <w:tab/>
        <w:t>C) Okul</w:t>
      </w:r>
    </w:p>
    <w:p w:rsidR="00676EDF" w:rsidRDefault="00676EDF" w:rsidP="001C1F0D">
      <w:pPr>
        <w:pStyle w:val="ListParagraph"/>
        <w:spacing w:line="240" w:lineRule="auto"/>
        <w:ind w:left="0"/>
        <w:rPr>
          <w:rFonts w:ascii="Comic Sans MS" w:hAnsi="Comic Sans MS"/>
        </w:rPr>
      </w:pPr>
    </w:p>
    <w:p w:rsidR="00676EDF" w:rsidRDefault="00676EDF" w:rsidP="00037FD2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“Açık” kelimesinin zıt anlamlısı hangisidir?</w:t>
      </w:r>
    </w:p>
    <w:p w:rsidR="00676EDF" w:rsidRDefault="00676EDF" w:rsidP="00037FD2">
      <w:pPr>
        <w:pStyle w:val="ListParagraph"/>
        <w:spacing w:line="240" w:lineRule="auto"/>
        <w:ind w:left="0" w:hanging="11"/>
        <w:rPr>
          <w:rFonts w:ascii="Comic Sans MS" w:hAnsi="Comic Sans MS"/>
        </w:rPr>
      </w:pPr>
      <w:r>
        <w:rPr>
          <w:rFonts w:ascii="Comic Sans MS" w:hAnsi="Comic Sans MS"/>
        </w:rPr>
        <w:t>A)Barış</w:t>
      </w:r>
      <w:r>
        <w:rPr>
          <w:rFonts w:ascii="Comic Sans MS" w:hAnsi="Comic Sans MS"/>
        </w:rPr>
        <w:tab/>
        <w:t>B) Kapalı</w:t>
      </w:r>
      <w:r>
        <w:rPr>
          <w:rFonts w:ascii="Comic Sans MS" w:hAnsi="Comic Sans MS"/>
        </w:rPr>
        <w:tab/>
        <w:t>C) Dar</w:t>
      </w:r>
    </w:p>
    <w:p w:rsidR="00676EDF" w:rsidRDefault="00676EDF" w:rsidP="00037FD2">
      <w:pPr>
        <w:pStyle w:val="ListParagraph"/>
        <w:spacing w:line="240" w:lineRule="auto"/>
        <w:ind w:left="0" w:hanging="11"/>
        <w:rPr>
          <w:rFonts w:ascii="Comic Sans MS" w:hAnsi="Comic Sans MS"/>
        </w:rPr>
      </w:pPr>
    </w:p>
    <w:p w:rsidR="00676EDF" w:rsidRDefault="00676EDF" w:rsidP="00037FD2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Aşağıdakilerden hangisi varlık adı değildir?</w:t>
      </w:r>
    </w:p>
    <w:p w:rsidR="00676EDF" w:rsidRDefault="00676EDF" w:rsidP="00037FD2">
      <w:pPr>
        <w:pStyle w:val="ListParagraph"/>
        <w:tabs>
          <w:tab w:val="left" w:pos="-142"/>
        </w:tabs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A)Defter </w:t>
      </w:r>
      <w:r>
        <w:rPr>
          <w:rFonts w:ascii="Comic Sans MS" w:hAnsi="Comic Sans MS"/>
        </w:rPr>
        <w:tab/>
        <w:t>B) Saat</w:t>
      </w:r>
      <w:r>
        <w:rPr>
          <w:rFonts w:ascii="Comic Sans MS" w:hAnsi="Comic Sans MS"/>
        </w:rPr>
        <w:tab/>
        <w:t>C) Gidiyorum</w:t>
      </w:r>
    </w:p>
    <w:p w:rsidR="00676EDF" w:rsidRDefault="00676EDF" w:rsidP="00037FD2">
      <w:pPr>
        <w:pStyle w:val="ListParagraph"/>
        <w:tabs>
          <w:tab w:val="left" w:pos="-142"/>
        </w:tabs>
        <w:spacing w:line="240" w:lineRule="auto"/>
        <w:ind w:left="0"/>
        <w:rPr>
          <w:rFonts w:ascii="Comic Sans MS" w:hAnsi="Comic Sans MS"/>
        </w:rPr>
      </w:pPr>
    </w:p>
    <w:p w:rsidR="00676EDF" w:rsidRDefault="00676EDF" w:rsidP="00037FD2">
      <w:pPr>
        <w:pStyle w:val="ListParagraph"/>
        <w:tabs>
          <w:tab w:val="left" w:pos="-142"/>
        </w:tabs>
        <w:spacing w:line="240" w:lineRule="auto"/>
        <w:ind w:left="0"/>
        <w:rPr>
          <w:rFonts w:ascii="Comic Sans MS" w:hAnsi="Comic Sans MS"/>
        </w:rPr>
      </w:pPr>
    </w:p>
    <w:p w:rsidR="00676EDF" w:rsidRDefault="00676EDF" w:rsidP="00037FD2">
      <w:pPr>
        <w:pStyle w:val="ListParagraph"/>
        <w:numPr>
          <w:ilvl w:val="0"/>
          <w:numId w:val="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 sözcüklerden hangisinin yazımı yanlıştır?</w:t>
      </w:r>
    </w:p>
    <w:p w:rsidR="00676EDF" w:rsidRDefault="00676EDF" w:rsidP="00037FD2">
      <w:pPr>
        <w:pStyle w:val="ListParagraph"/>
        <w:tabs>
          <w:tab w:val="left" w:pos="-142"/>
        </w:tabs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A)Tren</w:t>
      </w:r>
      <w:r>
        <w:rPr>
          <w:rFonts w:ascii="Comic Sans MS" w:hAnsi="Comic Sans MS"/>
        </w:rPr>
        <w:tab/>
        <w:t>B) Spor</w:t>
      </w:r>
      <w:r>
        <w:rPr>
          <w:rFonts w:ascii="Comic Sans MS" w:hAnsi="Comic Sans MS"/>
        </w:rPr>
        <w:tab/>
        <w:t>C) Sagır</w:t>
      </w:r>
    </w:p>
    <w:p w:rsidR="00676EDF" w:rsidRDefault="00676EDF" w:rsidP="00037FD2">
      <w:pPr>
        <w:pStyle w:val="ListParagraph"/>
        <w:tabs>
          <w:tab w:val="left" w:pos="-142"/>
        </w:tabs>
        <w:spacing w:line="240" w:lineRule="auto"/>
        <w:ind w:left="0"/>
        <w:rPr>
          <w:rFonts w:ascii="Comic Sans MS" w:hAnsi="Comic Sans MS"/>
        </w:rPr>
      </w:pPr>
    </w:p>
    <w:p w:rsidR="00676EDF" w:rsidRDefault="00676EDF" w:rsidP="00037FD2">
      <w:pPr>
        <w:pStyle w:val="ListParagraph"/>
        <w:numPr>
          <w:ilvl w:val="0"/>
          <w:numId w:val="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Aşağıdakilerden hangisi atasözü değildir?</w:t>
      </w:r>
    </w:p>
    <w:p w:rsidR="00676EDF" w:rsidRDefault="00676EDF" w:rsidP="00037FD2">
      <w:pPr>
        <w:pStyle w:val="ListParagraph"/>
        <w:numPr>
          <w:ilvl w:val="0"/>
          <w:numId w:val="7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Damlaya damlaya göl olur.</w:t>
      </w:r>
    </w:p>
    <w:p w:rsidR="00676EDF" w:rsidRDefault="00676EDF" w:rsidP="00037FD2">
      <w:pPr>
        <w:pStyle w:val="ListParagraph"/>
        <w:numPr>
          <w:ilvl w:val="0"/>
          <w:numId w:val="7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Çok beğenmek</w:t>
      </w:r>
    </w:p>
    <w:p w:rsidR="00676EDF" w:rsidRPr="0066321F" w:rsidRDefault="00676EDF" w:rsidP="0066321F">
      <w:pPr>
        <w:pStyle w:val="ListParagraph"/>
        <w:numPr>
          <w:ilvl w:val="0"/>
          <w:numId w:val="7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Ayağını yorganına göre uzat</w:t>
      </w:r>
    </w:p>
    <w:p w:rsidR="00676EDF" w:rsidRDefault="00676EDF" w:rsidP="00037FD2">
      <w:pPr>
        <w:pStyle w:val="ListParagraph"/>
        <w:tabs>
          <w:tab w:val="left" w:pos="-142"/>
        </w:tabs>
        <w:spacing w:line="240" w:lineRule="auto"/>
        <w:ind w:left="1080"/>
        <w:rPr>
          <w:rFonts w:ascii="Comic Sans MS" w:hAnsi="Comic Sans MS"/>
        </w:rPr>
      </w:pPr>
    </w:p>
    <w:p w:rsidR="00676EDF" w:rsidRDefault="00676EDF" w:rsidP="00037FD2">
      <w:pPr>
        <w:pStyle w:val="ListParagraph"/>
        <w:numPr>
          <w:ilvl w:val="0"/>
          <w:numId w:val="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 sözcüklerden hangisi sesteş değildir?</w:t>
      </w:r>
    </w:p>
    <w:p w:rsidR="00676EDF" w:rsidRDefault="00676EDF" w:rsidP="00037FD2">
      <w:pPr>
        <w:pStyle w:val="ListParagraph"/>
        <w:tabs>
          <w:tab w:val="left" w:pos="-142"/>
        </w:tabs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 Komik</w:t>
      </w:r>
      <w:r>
        <w:rPr>
          <w:rFonts w:ascii="Comic Sans MS" w:hAnsi="Comic Sans MS"/>
        </w:rPr>
        <w:tab/>
        <w:t>B) Yüz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Gül</w:t>
      </w:r>
    </w:p>
    <w:p w:rsidR="00676EDF" w:rsidRDefault="00676EDF" w:rsidP="00037FD2">
      <w:pPr>
        <w:pStyle w:val="ListParagraph"/>
        <w:tabs>
          <w:tab w:val="left" w:pos="-142"/>
        </w:tabs>
        <w:spacing w:line="240" w:lineRule="auto"/>
        <w:ind w:left="0"/>
        <w:rPr>
          <w:rFonts w:ascii="Comic Sans MS" w:hAnsi="Comic Sans MS"/>
        </w:rPr>
      </w:pPr>
    </w:p>
    <w:p w:rsidR="00676EDF" w:rsidRDefault="00676EDF" w:rsidP="00037FD2">
      <w:pPr>
        <w:pStyle w:val="ListParagraph"/>
        <w:numPr>
          <w:ilvl w:val="0"/>
          <w:numId w:val="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Aşağıdakilerden hangisi büyük ünlü uyumuna uymaz?</w:t>
      </w:r>
    </w:p>
    <w:p w:rsidR="00676EDF" w:rsidRPr="0066321F" w:rsidRDefault="00676EDF" w:rsidP="0066321F">
      <w:p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A)Dolap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Kitap</w:t>
      </w:r>
      <w:r>
        <w:rPr>
          <w:rFonts w:ascii="Comic Sans MS" w:hAnsi="Comic Sans MS"/>
        </w:rPr>
        <w:tab/>
        <w:t>C) Biber</w:t>
      </w:r>
    </w:p>
    <w:p w:rsidR="00676EDF" w:rsidRPr="00F64A7E" w:rsidRDefault="00676EDF" w:rsidP="00F64A7E">
      <w:pPr>
        <w:pStyle w:val="ListParagraph"/>
        <w:numPr>
          <w:ilvl w:val="0"/>
          <w:numId w:val="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 w:rsidRPr="00F64A7E">
        <w:rPr>
          <w:rFonts w:ascii="Comic Sans MS" w:hAnsi="Comic Sans MS"/>
        </w:rPr>
        <w:t>Aşağıda çözümlenmiş hali verilen sayı kaçtır?</w:t>
      </w:r>
    </w:p>
    <w:p w:rsidR="00676EDF" w:rsidRDefault="00676EDF" w:rsidP="00F64A7E">
      <w:p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 birlik+ 4 onluk=</w:t>
      </w:r>
    </w:p>
    <w:p w:rsidR="00676EDF" w:rsidRDefault="00676EDF" w:rsidP="00F64A7E">
      <w:pPr>
        <w:pStyle w:val="ListParagraph"/>
        <w:numPr>
          <w:ilvl w:val="0"/>
          <w:numId w:val="9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43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30</w:t>
      </w:r>
    </w:p>
    <w:p w:rsidR="00676EDF" w:rsidRDefault="00676EDF" w:rsidP="00F64A7E">
      <w:pPr>
        <w:pStyle w:val="ListParagraph"/>
        <w:tabs>
          <w:tab w:val="left" w:pos="-142"/>
        </w:tabs>
        <w:spacing w:line="240" w:lineRule="auto"/>
        <w:rPr>
          <w:rFonts w:ascii="Comic Sans MS" w:hAnsi="Comic Sans MS"/>
        </w:rPr>
      </w:pPr>
    </w:p>
    <w:p w:rsidR="00676EDF" w:rsidRDefault="00676EDF" w:rsidP="00F64A7E">
      <w:pPr>
        <w:pStyle w:val="ListParagraph"/>
        <w:numPr>
          <w:ilvl w:val="0"/>
          <w:numId w:val="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 ifadelerden hangisi yanlıştır?</w:t>
      </w:r>
    </w:p>
    <w:p w:rsidR="00676EDF" w:rsidRDefault="00676EDF" w:rsidP="00F64A7E">
      <w:pPr>
        <w:pStyle w:val="ListParagraph"/>
        <w:numPr>
          <w:ilvl w:val="0"/>
          <w:numId w:val="10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smartTag w:uri="urn:schemas-microsoft-com:office:smarttags" w:element="metricconverter">
        <w:smartTagPr>
          <w:attr w:name="ProductID" w:val="13”"/>
        </w:smartTagPr>
        <w:r>
          <w:rPr>
            <w:rFonts w:ascii="Comic Sans MS" w:hAnsi="Comic Sans MS"/>
          </w:rPr>
          <w:t>13”</w:t>
        </w:r>
      </w:smartTag>
      <w:r>
        <w:rPr>
          <w:rFonts w:ascii="Comic Sans MS" w:hAnsi="Comic Sans MS"/>
        </w:rPr>
        <w:t xml:space="preserve"> sayısı 10’a yuvarlanır.</w:t>
      </w:r>
    </w:p>
    <w:p w:rsidR="00676EDF" w:rsidRDefault="00676EDF" w:rsidP="00F64A7E">
      <w:pPr>
        <w:pStyle w:val="ListParagraph"/>
        <w:numPr>
          <w:ilvl w:val="0"/>
          <w:numId w:val="10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smartTag w:uri="urn:schemas-microsoft-com:office:smarttags" w:element="metricconverter">
        <w:smartTagPr>
          <w:attr w:name="ProductID" w:val="34”"/>
        </w:smartTagPr>
        <w:r>
          <w:rPr>
            <w:rFonts w:ascii="Comic Sans MS" w:hAnsi="Comic Sans MS"/>
          </w:rPr>
          <w:t>34”</w:t>
        </w:r>
      </w:smartTag>
      <w:r>
        <w:rPr>
          <w:rFonts w:ascii="Comic Sans MS" w:hAnsi="Comic Sans MS"/>
        </w:rPr>
        <w:t xml:space="preserve"> sayısı 30 ile 40 arasındadır.</w:t>
      </w:r>
    </w:p>
    <w:p w:rsidR="00676EDF" w:rsidRDefault="00676EDF" w:rsidP="00F64A7E">
      <w:pPr>
        <w:pStyle w:val="ListParagraph"/>
        <w:numPr>
          <w:ilvl w:val="0"/>
          <w:numId w:val="10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smartTag w:uri="urn:schemas-microsoft-com:office:smarttags" w:element="metricconverter">
        <w:smartTagPr>
          <w:attr w:name="ProductID" w:val="26”"/>
        </w:smartTagPr>
        <w:r>
          <w:rPr>
            <w:rFonts w:ascii="Comic Sans MS" w:hAnsi="Comic Sans MS"/>
          </w:rPr>
          <w:t>26”</w:t>
        </w:r>
      </w:smartTag>
      <w:r>
        <w:rPr>
          <w:rFonts w:ascii="Comic Sans MS" w:hAnsi="Comic Sans MS"/>
        </w:rPr>
        <w:t xml:space="preserve"> sayısı 10’a yuvarlanır.</w:t>
      </w:r>
    </w:p>
    <w:p w:rsidR="00676EDF" w:rsidRDefault="00676EDF" w:rsidP="00F64A7E">
      <w:pPr>
        <w:pStyle w:val="ListParagraph"/>
        <w:tabs>
          <w:tab w:val="left" w:pos="-142"/>
        </w:tabs>
        <w:spacing w:line="240" w:lineRule="auto"/>
        <w:ind w:left="1080"/>
        <w:rPr>
          <w:rFonts w:ascii="Comic Sans MS" w:hAnsi="Comic Sans MS"/>
        </w:rPr>
      </w:pPr>
    </w:p>
    <w:p w:rsidR="00676EDF" w:rsidRDefault="00676EDF" w:rsidP="00F64A7E">
      <w:pPr>
        <w:pStyle w:val="ListParagraph"/>
        <w:numPr>
          <w:ilvl w:val="0"/>
          <w:numId w:val="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smartTag w:uri="urn:schemas-microsoft-com:office:smarttags" w:element="metricconverter">
        <w:smartTagPr>
          <w:attr w:name="ProductID" w:val="46”"/>
        </w:smartTagPr>
        <w:r>
          <w:rPr>
            <w:rFonts w:ascii="Comic Sans MS" w:hAnsi="Comic Sans MS"/>
          </w:rPr>
          <w:t>46”</w:t>
        </w:r>
      </w:smartTag>
      <w:r>
        <w:rPr>
          <w:rFonts w:ascii="Comic Sans MS" w:hAnsi="Comic Sans MS"/>
        </w:rPr>
        <w:t xml:space="preserve"> sayısının birler basamağındaki sayıyı 4 azaltırsak yeni sayı kaç olur?</w:t>
      </w:r>
    </w:p>
    <w:p w:rsidR="00676EDF" w:rsidRDefault="00676EDF" w:rsidP="00F64A7E">
      <w:pPr>
        <w:pStyle w:val="ListParagraph"/>
        <w:numPr>
          <w:ilvl w:val="0"/>
          <w:numId w:val="1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42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22</w:t>
      </w:r>
    </w:p>
    <w:p w:rsidR="00676EDF" w:rsidRDefault="00676EDF" w:rsidP="00F64A7E">
      <w:pPr>
        <w:pStyle w:val="ListParagraph"/>
        <w:tabs>
          <w:tab w:val="left" w:pos="-142"/>
        </w:tabs>
        <w:spacing w:line="240" w:lineRule="auto"/>
        <w:ind w:left="1080"/>
        <w:rPr>
          <w:rFonts w:ascii="Comic Sans MS" w:hAnsi="Comic Sans MS"/>
        </w:rPr>
      </w:pPr>
    </w:p>
    <w:p w:rsidR="00676EDF" w:rsidRDefault="00676EDF" w:rsidP="00F64A7E">
      <w:pPr>
        <w:pStyle w:val="ListParagraph"/>
        <w:numPr>
          <w:ilvl w:val="0"/>
          <w:numId w:val="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 w:rsidRPr="00F64A7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“</w:t>
      </w:r>
      <w:smartTag w:uri="urn:schemas-microsoft-com:office:smarttags" w:element="metricconverter">
        <w:smartTagPr>
          <w:attr w:name="ProductID" w:val="35”"/>
        </w:smartTagPr>
        <w:r>
          <w:rPr>
            <w:rFonts w:ascii="Comic Sans MS" w:hAnsi="Comic Sans MS"/>
          </w:rPr>
          <w:t>35”</w:t>
        </w:r>
      </w:smartTag>
      <w:r>
        <w:rPr>
          <w:rFonts w:ascii="Comic Sans MS" w:hAnsi="Comic Sans MS"/>
        </w:rPr>
        <w:t xml:space="preserve"> sayısının sayı değerleri toplamı kaçtır?</w:t>
      </w:r>
    </w:p>
    <w:p w:rsidR="00676EDF" w:rsidRDefault="00676EDF" w:rsidP="00F64A7E">
      <w:pPr>
        <w:pStyle w:val="ListParagraph"/>
        <w:numPr>
          <w:ilvl w:val="0"/>
          <w:numId w:val="12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53</w:t>
      </w:r>
    </w:p>
    <w:p w:rsidR="00676EDF" w:rsidRDefault="00676EDF" w:rsidP="00F64A7E">
      <w:pPr>
        <w:pStyle w:val="ListParagraph"/>
        <w:tabs>
          <w:tab w:val="left" w:pos="-142"/>
        </w:tabs>
        <w:spacing w:line="240" w:lineRule="auto"/>
        <w:ind w:left="1080"/>
        <w:rPr>
          <w:rFonts w:ascii="Comic Sans MS" w:hAnsi="Comic Sans MS"/>
        </w:rPr>
      </w:pPr>
    </w:p>
    <w:p w:rsidR="00676EDF" w:rsidRDefault="00676EDF" w:rsidP="00F64A7E">
      <w:pPr>
        <w:pStyle w:val="ListParagraph"/>
        <w:numPr>
          <w:ilvl w:val="0"/>
          <w:numId w:val="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Dört armudun yarısı kaç armut yapar?</w:t>
      </w:r>
    </w:p>
    <w:p w:rsidR="00676EDF" w:rsidRDefault="00676EDF" w:rsidP="00F64A7E">
      <w:pPr>
        <w:pStyle w:val="ListParagraph"/>
        <w:numPr>
          <w:ilvl w:val="0"/>
          <w:numId w:val="13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1</w:t>
      </w:r>
    </w:p>
    <w:p w:rsidR="00676EDF" w:rsidRDefault="00676EDF" w:rsidP="00972989">
      <w:pPr>
        <w:pStyle w:val="ListParagraph"/>
        <w:tabs>
          <w:tab w:val="left" w:pos="-142"/>
        </w:tabs>
        <w:spacing w:line="240" w:lineRule="auto"/>
        <w:ind w:left="1080"/>
        <w:rPr>
          <w:rFonts w:ascii="Comic Sans MS" w:hAnsi="Comic Sans MS"/>
        </w:rPr>
      </w:pPr>
    </w:p>
    <w:p w:rsidR="00676EDF" w:rsidRPr="00972989" w:rsidRDefault="00676EDF" w:rsidP="00972989">
      <w:pPr>
        <w:pStyle w:val="ListParagraph"/>
        <w:numPr>
          <w:ilvl w:val="0"/>
          <w:numId w:val="1"/>
        </w:numPr>
        <w:tabs>
          <w:tab w:val="left" w:pos="-142"/>
        </w:tabs>
        <w:spacing w:line="240" w:lineRule="auto"/>
        <w:rPr>
          <w:rFonts w:ascii="Comic Sans MS" w:hAnsi="Comic Sans MS"/>
        </w:rPr>
      </w:pPr>
      <w:r w:rsidRPr="0097298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boyalı alanını hangi seçenek ifade eder?</w:t>
      </w:r>
    </w:p>
    <w:p w:rsidR="00676EDF" w:rsidRPr="00037FD2" w:rsidRDefault="00676EDF" w:rsidP="00F64A7E">
      <w:pPr>
        <w:pStyle w:val="ListParagraph"/>
        <w:tabs>
          <w:tab w:val="left" w:pos="-142"/>
        </w:tabs>
        <w:spacing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4.95pt;margin-top:3.75pt;width:27.75pt;height:21.75pt;z-index:251657728" o:connectortype="straight"/>
        </w:pict>
      </w:r>
      <w:r>
        <w:rPr>
          <w:noProof/>
          <w:lang w:eastAsia="tr-TR"/>
        </w:rPr>
        <w:pict>
          <v:shape id="_x0000_s1027" type="#_x0000_t32" style="position:absolute;left:0;text-align:left;margin-left:64.95pt;margin-top:17.25pt;width:12pt;height:9.75pt;z-index:251656704" o:connectortype="straight"/>
        </w:pict>
      </w:r>
      <w:r>
        <w:rPr>
          <w:noProof/>
          <w:lang w:eastAsia="tr-TR"/>
        </w:rPr>
        <w:pict>
          <v:shape id="_x0000_s1028" type="#_x0000_t32" style="position:absolute;left:0;text-align:left;margin-left:64.95pt;margin-top:9.75pt;width:19.5pt;height:17.25pt;z-index:251655680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63.45pt;margin-top:3.75pt;width:1.5pt;height:48.75pt;flip:x;z-index:251654656" o:connectortype="straight"/>
        </w:pict>
      </w:r>
      <w:r>
        <w:rPr>
          <w:noProof/>
          <w:lang w:eastAsia="tr-TR"/>
        </w:rPr>
        <w:pict>
          <v:oval id="_x0000_s1030" style="position:absolute;left:0;text-align:left;margin-left:34.95pt;margin-top:3.75pt;width:57.75pt;height:48.75pt;z-index:251652608"/>
        </w:pict>
      </w:r>
    </w:p>
    <w:p w:rsidR="00676EDF" w:rsidRDefault="00676EDF" w:rsidP="00F64A7E">
      <w:pPr>
        <w:spacing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1" type="#_x0000_t32" style="position:absolute;margin-left:34.95pt;margin-top:1.65pt;width:57.75pt;height:1.5pt;z-index:251653632" o:connectortype="straight"/>
        </w:pict>
      </w:r>
    </w:p>
    <w:p w:rsidR="00676EDF" w:rsidRPr="0066321F" w:rsidRDefault="00676EDF" w:rsidP="0066321F">
      <w:pPr>
        <w:pStyle w:val="ListParagraph"/>
        <w:numPr>
          <w:ilvl w:val="0"/>
          <w:numId w:val="14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Tam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Yarım</w:t>
      </w:r>
      <w:r>
        <w:rPr>
          <w:rFonts w:ascii="Comic Sans MS" w:hAnsi="Comic Sans MS"/>
        </w:rPr>
        <w:tab/>
        <w:t>C)Çeyrek</w:t>
      </w:r>
    </w:p>
    <w:p w:rsidR="00676EDF" w:rsidRDefault="00676EDF" w:rsidP="00972989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“Bir bütünün iki eşit parçasından her birine …………………………….denir.” ifadesini hangi seçenek tamamlar?</w:t>
      </w:r>
    </w:p>
    <w:p w:rsidR="00676EDF" w:rsidRDefault="00676EDF" w:rsidP="00972989">
      <w:pPr>
        <w:pStyle w:val="ListParagraph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A)Bütün</w:t>
      </w:r>
      <w:r>
        <w:rPr>
          <w:rFonts w:ascii="Comic Sans MS" w:hAnsi="Comic Sans MS"/>
        </w:rPr>
        <w:tab/>
        <w:t>B) Yarım</w:t>
      </w:r>
      <w:r>
        <w:rPr>
          <w:rFonts w:ascii="Comic Sans MS" w:hAnsi="Comic Sans MS"/>
        </w:rPr>
        <w:tab/>
        <w:t>C) Çeyrek</w:t>
      </w:r>
    </w:p>
    <w:p w:rsidR="00676EDF" w:rsidRDefault="00676EDF" w:rsidP="00972989">
      <w:pPr>
        <w:pStyle w:val="ListParagraph"/>
        <w:spacing w:line="240" w:lineRule="auto"/>
        <w:ind w:left="0"/>
        <w:rPr>
          <w:rFonts w:ascii="Comic Sans MS" w:hAnsi="Comic Sans MS"/>
        </w:rPr>
      </w:pPr>
    </w:p>
    <w:p w:rsidR="00676EDF" w:rsidRDefault="00676EDF" w:rsidP="00972989">
      <w:pPr>
        <w:pStyle w:val="ListParagraph"/>
        <w:spacing w:line="240" w:lineRule="auto"/>
        <w:ind w:left="0"/>
        <w:rPr>
          <w:rFonts w:ascii="Comic Sans MS" w:hAnsi="Comic Sans MS"/>
        </w:rPr>
      </w:pPr>
    </w:p>
    <w:p w:rsidR="00676EDF" w:rsidRDefault="00676EDF" w:rsidP="00972989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Aşağıdakilerden hangisi standart olmayan ölçme aracı değildir?</w:t>
      </w:r>
    </w:p>
    <w:p w:rsidR="00676EDF" w:rsidRDefault="00676EDF" w:rsidP="00972989">
      <w:pPr>
        <w:pStyle w:val="ListParagraph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 Karış</w:t>
      </w:r>
      <w:r>
        <w:rPr>
          <w:rFonts w:ascii="Comic Sans MS" w:hAnsi="Comic Sans MS"/>
        </w:rPr>
        <w:tab/>
        <w:t>B)Kulaç</w:t>
      </w:r>
      <w:r>
        <w:rPr>
          <w:rFonts w:ascii="Comic Sans MS" w:hAnsi="Comic Sans MS"/>
        </w:rPr>
        <w:tab/>
        <w:t>C) Metre</w:t>
      </w:r>
    </w:p>
    <w:p w:rsidR="00676EDF" w:rsidRDefault="00676EDF" w:rsidP="00972989">
      <w:pPr>
        <w:pStyle w:val="ListParagraph"/>
        <w:spacing w:line="240" w:lineRule="auto"/>
        <w:ind w:left="0"/>
        <w:rPr>
          <w:rFonts w:ascii="Comic Sans MS" w:hAnsi="Comic Sans MS"/>
        </w:rPr>
      </w:pPr>
    </w:p>
    <w:p w:rsidR="00676EDF" w:rsidRDefault="00676EDF" w:rsidP="00972989">
      <w:pPr>
        <w:pStyle w:val="ListParagraph"/>
        <w:spacing w:line="240" w:lineRule="auto"/>
        <w:ind w:left="0"/>
        <w:rPr>
          <w:rFonts w:ascii="Comic Sans MS" w:hAnsi="Comic Sans MS"/>
        </w:rPr>
      </w:pPr>
    </w:p>
    <w:p w:rsidR="00676EDF" w:rsidRPr="00972989" w:rsidRDefault="00676EDF" w:rsidP="00972989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 şekilde küpün hangi özelliği sorulmaktadır?</w:t>
      </w:r>
    </w:p>
    <w:p w:rsidR="00676EDF" w:rsidRDefault="00676EDF" w:rsidP="00F64A7E">
      <w:pPr>
        <w:spacing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2" type="#_x0000_t16" style="position:absolute;margin-left:27.45pt;margin-top:6.8pt;width:54.75pt;height:51pt;z-index:251658752"/>
        </w:pict>
      </w:r>
    </w:p>
    <w:p w:rsidR="00676EDF" w:rsidRDefault="00676EDF" w:rsidP="00F64A7E">
      <w:pPr>
        <w:spacing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3" type="#_x0000_t32" style="position:absolute;margin-left:82.2pt;margin-top:4.7pt;width:32.25pt;height:.75pt;flip:y;z-index:251659776" o:connectortype="straight">
            <v:stroke endarrow="block"/>
          </v:shape>
        </w:pict>
      </w:r>
      <w:r>
        <w:rPr>
          <w:rFonts w:ascii="Comic Sans MS" w:hAnsi="Comic Sans MS"/>
        </w:rPr>
        <w:t xml:space="preserve">                                     ?</w:t>
      </w:r>
    </w:p>
    <w:p w:rsidR="00676EDF" w:rsidRDefault="00676EDF" w:rsidP="00F64A7E">
      <w:pPr>
        <w:spacing w:line="240" w:lineRule="auto"/>
        <w:rPr>
          <w:rFonts w:ascii="Comic Sans MS" w:hAnsi="Comic Sans MS"/>
        </w:rPr>
      </w:pPr>
    </w:p>
    <w:p w:rsidR="00676EDF" w:rsidRDefault="00676EDF" w:rsidP="00972989">
      <w:pPr>
        <w:pStyle w:val="ListParagraph"/>
        <w:numPr>
          <w:ilvl w:val="0"/>
          <w:numId w:val="15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Ayrıt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Köşe</w:t>
      </w:r>
      <w:r>
        <w:rPr>
          <w:rFonts w:ascii="Comic Sans MS" w:hAnsi="Comic Sans MS"/>
        </w:rPr>
        <w:tab/>
        <w:t>C)Yüz</w:t>
      </w:r>
    </w:p>
    <w:p w:rsidR="00676EDF" w:rsidRDefault="00676EDF" w:rsidP="00972989">
      <w:pPr>
        <w:pStyle w:val="ListParagraph"/>
        <w:spacing w:line="240" w:lineRule="auto"/>
        <w:rPr>
          <w:rFonts w:ascii="Comic Sans MS" w:hAnsi="Comic Sans MS"/>
        </w:rPr>
      </w:pPr>
    </w:p>
    <w:p w:rsidR="00676EDF" w:rsidRDefault="00676EDF" w:rsidP="00972989">
      <w:pPr>
        <w:pStyle w:val="ListParagraph"/>
        <w:spacing w:line="240" w:lineRule="auto"/>
        <w:rPr>
          <w:rFonts w:ascii="Comic Sans MS" w:hAnsi="Comic Sans MS"/>
        </w:rPr>
      </w:pPr>
    </w:p>
    <w:p w:rsidR="00676EDF" w:rsidRDefault="00676EDF" w:rsidP="00972989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 şekillerden hangisi silindirdir?</w:t>
      </w:r>
    </w:p>
    <w:p w:rsidR="00676EDF" w:rsidRPr="00972989" w:rsidRDefault="00676EDF" w:rsidP="002D671F">
      <w:pPr>
        <w:pStyle w:val="ListParagraph"/>
        <w:numPr>
          <w:ilvl w:val="0"/>
          <w:numId w:val="16"/>
        </w:numPr>
        <w:spacing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left:0;text-align:left;margin-left:190.95pt;margin-top:4.05pt;width:33pt;height:50.25pt;z-index:251662848"/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5" type="#_x0000_t22" style="position:absolute;left:0;text-align:left;margin-left:98.7pt;margin-top:8.55pt;width:33pt;height:55.5pt;z-index:251661824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6" type="#_x0000_t56" style="position:absolute;left:0;text-align:left;margin-left:7.2pt;margin-top:8.55pt;width:38.25pt;height:55.5pt;z-index:251660800"/>
        </w:pict>
      </w:r>
      <w:r>
        <w:rPr>
          <w:rFonts w:ascii="Comic Sans MS" w:hAnsi="Comic Sans MS"/>
        </w:rPr>
        <w:t xml:space="preserve">                   B)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</w:t>
      </w:r>
    </w:p>
    <w:p w:rsidR="00676EDF" w:rsidRDefault="00676EDF">
      <w:pPr>
        <w:rPr>
          <w:rFonts w:ascii="Comic Sans MS" w:hAnsi="Comic Sans MS"/>
        </w:rPr>
      </w:pPr>
    </w:p>
    <w:p w:rsidR="00676EDF" w:rsidRDefault="00676EDF">
      <w:pPr>
        <w:rPr>
          <w:rFonts w:ascii="Comic Sans MS" w:hAnsi="Comic Sans MS"/>
        </w:rPr>
      </w:pPr>
    </w:p>
    <w:p w:rsidR="00676EDF" w:rsidRDefault="00676EDF" w:rsidP="002D671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Okulların açıldığı ilk hafta ne olarak kutlanır?</w:t>
      </w:r>
    </w:p>
    <w:p w:rsidR="00676EDF" w:rsidRDefault="00676EDF" w:rsidP="002D671F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Hayvanları Koruma Günü</w:t>
      </w:r>
    </w:p>
    <w:p w:rsidR="00676EDF" w:rsidRDefault="00676EDF" w:rsidP="002D671F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Cumhuriyet Bayramı</w:t>
      </w:r>
    </w:p>
    <w:p w:rsidR="00676EDF" w:rsidRDefault="00676EDF" w:rsidP="002D671F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İlköğretim Haftası</w:t>
      </w:r>
    </w:p>
    <w:p w:rsidR="00676EDF" w:rsidRDefault="00676EDF" w:rsidP="002D671F">
      <w:pPr>
        <w:pStyle w:val="ListParagraph"/>
        <w:rPr>
          <w:rFonts w:ascii="Comic Sans MS" w:hAnsi="Comic Sans MS"/>
        </w:rPr>
      </w:pPr>
    </w:p>
    <w:p w:rsidR="00676EDF" w:rsidRDefault="00676EDF" w:rsidP="002D671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Her gün karşılaştığımız insanlara ne demeyiz?</w:t>
      </w:r>
    </w:p>
    <w:p w:rsidR="00676EDF" w:rsidRDefault="00676EDF" w:rsidP="002D671F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A)Merhaba</w:t>
      </w:r>
      <w:r>
        <w:rPr>
          <w:rFonts w:ascii="Comic Sans MS" w:hAnsi="Comic Sans MS"/>
        </w:rPr>
        <w:tab/>
        <w:t>B) Ştttt</w:t>
      </w:r>
      <w:r>
        <w:rPr>
          <w:rFonts w:ascii="Comic Sans MS" w:hAnsi="Comic Sans MS"/>
        </w:rPr>
        <w:tab/>
        <w:t>C) Günaydın</w:t>
      </w:r>
    </w:p>
    <w:p w:rsidR="00676EDF" w:rsidRDefault="00676EDF" w:rsidP="002D671F">
      <w:pPr>
        <w:pStyle w:val="ListParagraph"/>
        <w:ind w:left="0"/>
        <w:rPr>
          <w:rFonts w:ascii="Comic Sans MS" w:hAnsi="Comic Sans MS"/>
        </w:rPr>
      </w:pPr>
    </w:p>
    <w:p w:rsidR="00676EDF" w:rsidRDefault="00676EDF" w:rsidP="002D671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Aşağıdakilerden hangisi hava aracıdır?</w:t>
      </w:r>
    </w:p>
    <w:p w:rsidR="00676EDF" w:rsidRDefault="00676EDF" w:rsidP="002D671F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A)Şilep</w:t>
      </w:r>
      <w:r>
        <w:rPr>
          <w:rFonts w:ascii="Comic Sans MS" w:hAnsi="Comic Sans MS"/>
        </w:rPr>
        <w:tab/>
        <w:t>B) Zeplin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C)Tren</w:t>
      </w:r>
    </w:p>
    <w:p w:rsidR="00676EDF" w:rsidRDefault="00676EDF" w:rsidP="002D671F">
      <w:pPr>
        <w:pStyle w:val="ListParagraph"/>
        <w:ind w:left="0"/>
        <w:rPr>
          <w:rFonts w:ascii="Comic Sans MS" w:hAnsi="Comic Sans MS"/>
        </w:rPr>
      </w:pPr>
    </w:p>
    <w:p w:rsidR="00676EDF" w:rsidRDefault="00676EDF" w:rsidP="002D671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ifadelerden hangisi yanlıştır?</w:t>
      </w:r>
    </w:p>
    <w:p w:rsidR="00676EDF" w:rsidRDefault="00676EDF" w:rsidP="002D671F">
      <w:pPr>
        <w:pStyle w:val="ListParagraph"/>
        <w:numPr>
          <w:ilvl w:val="0"/>
          <w:numId w:val="19"/>
        </w:numPr>
        <w:rPr>
          <w:rFonts w:ascii="Comic Sans MS" w:hAnsi="Comic Sans MS"/>
        </w:rPr>
      </w:pPr>
      <w:r>
        <w:rPr>
          <w:rFonts w:ascii="Comic Sans MS" w:hAnsi="Comic Sans MS"/>
        </w:rPr>
        <w:t>Ellerimi yemekten önce ve sonra yıkarım.</w:t>
      </w:r>
    </w:p>
    <w:p w:rsidR="00676EDF" w:rsidRDefault="00676EDF" w:rsidP="002D671F">
      <w:pPr>
        <w:pStyle w:val="ListParagraph"/>
        <w:numPr>
          <w:ilvl w:val="0"/>
          <w:numId w:val="19"/>
        </w:numPr>
        <w:rPr>
          <w:rFonts w:ascii="Comic Sans MS" w:hAnsi="Comic Sans MS"/>
        </w:rPr>
      </w:pPr>
      <w:r>
        <w:rPr>
          <w:rFonts w:ascii="Comic Sans MS" w:hAnsi="Comic Sans MS"/>
        </w:rPr>
        <w:t>Ayda bir banyo yaparım.</w:t>
      </w:r>
    </w:p>
    <w:p w:rsidR="00676EDF" w:rsidRDefault="00676EDF" w:rsidP="002D671F">
      <w:pPr>
        <w:pStyle w:val="ListParagraph"/>
        <w:numPr>
          <w:ilvl w:val="0"/>
          <w:numId w:val="19"/>
        </w:numPr>
        <w:rPr>
          <w:rFonts w:ascii="Comic Sans MS" w:hAnsi="Comic Sans MS"/>
        </w:rPr>
      </w:pPr>
      <w:r w:rsidRPr="002D671F">
        <w:rPr>
          <w:rFonts w:ascii="Comic Sans MS" w:hAnsi="Comic Sans MS"/>
        </w:rPr>
        <w:t>Günde en az 2 kere dişlerimi fırçalarım.</w:t>
      </w:r>
    </w:p>
    <w:p w:rsidR="00676EDF" w:rsidRDefault="00676EDF" w:rsidP="002D671F">
      <w:pPr>
        <w:pStyle w:val="ListParagraph"/>
        <w:ind w:left="1080"/>
        <w:rPr>
          <w:rFonts w:ascii="Comic Sans MS" w:hAnsi="Comic Sans MS"/>
        </w:rPr>
      </w:pPr>
    </w:p>
    <w:p w:rsidR="00676EDF" w:rsidRDefault="00676EDF" w:rsidP="002D671F">
      <w:pPr>
        <w:pStyle w:val="ListParagraph"/>
        <w:ind w:left="1080"/>
        <w:rPr>
          <w:rFonts w:ascii="Comic Sans MS" w:hAnsi="Comic Sans MS"/>
        </w:rPr>
      </w:pPr>
    </w:p>
    <w:p w:rsidR="00676EDF" w:rsidRDefault="00676EDF" w:rsidP="002D671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Aşağıdakilerden hangisi okul kurallarındandır?</w:t>
      </w:r>
    </w:p>
    <w:p w:rsidR="00676EDF" w:rsidRDefault="00676EDF" w:rsidP="002D671F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>A)Kahvaltımızı zamanında yapmak.</w:t>
      </w:r>
    </w:p>
    <w:p w:rsidR="00676EDF" w:rsidRDefault="00676EDF" w:rsidP="002D671F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>B) Yatağımızı toplamak.</w:t>
      </w:r>
    </w:p>
    <w:p w:rsidR="00676EDF" w:rsidRDefault="00676EDF" w:rsidP="002D671F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>C) Teneffüslerde sınıfı havalandırmak</w:t>
      </w:r>
    </w:p>
    <w:p w:rsidR="00676EDF" w:rsidRDefault="00676EDF" w:rsidP="002D671F">
      <w:pPr>
        <w:pStyle w:val="ListParagraph"/>
        <w:rPr>
          <w:rFonts w:ascii="Comic Sans MS" w:hAnsi="Comic Sans MS"/>
        </w:rPr>
      </w:pPr>
    </w:p>
    <w:p w:rsidR="00676EDF" w:rsidRDefault="00676EDF" w:rsidP="002D671F">
      <w:pPr>
        <w:pStyle w:val="ListParagraph"/>
        <w:rPr>
          <w:rFonts w:ascii="Comic Sans MS" w:hAnsi="Comic Sans MS"/>
        </w:rPr>
      </w:pPr>
    </w:p>
    <w:p w:rsidR="00676EDF" w:rsidRDefault="00676EDF" w:rsidP="00600038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Aşağıdakilerden hangisi vücudumuzun bölümlerinden biri değildir?</w:t>
      </w:r>
    </w:p>
    <w:p w:rsidR="00676EDF" w:rsidRDefault="00676EDF" w:rsidP="00600038">
      <w:pPr>
        <w:pStyle w:val="ListParagraph"/>
        <w:numPr>
          <w:ilvl w:val="0"/>
          <w:numId w:val="20"/>
        </w:numPr>
        <w:rPr>
          <w:rFonts w:ascii="Comic Sans MS" w:hAnsi="Comic Sans MS"/>
        </w:rPr>
      </w:pPr>
      <w:r>
        <w:rPr>
          <w:rFonts w:ascii="Comic Sans MS" w:hAnsi="Comic Sans MS"/>
        </w:rPr>
        <w:t>Gövde</w:t>
      </w:r>
      <w:r>
        <w:rPr>
          <w:rFonts w:ascii="Comic Sans MS" w:hAnsi="Comic Sans MS"/>
        </w:rPr>
        <w:tab/>
        <w:t>B) Baş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Göz</w:t>
      </w:r>
    </w:p>
    <w:p w:rsidR="00676EDF" w:rsidRDefault="00676EDF" w:rsidP="00600038">
      <w:pPr>
        <w:pStyle w:val="ListParagraph"/>
        <w:ind w:left="1080"/>
        <w:rPr>
          <w:rFonts w:ascii="Comic Sans MS" w:hAnsi="Comic Sans MS"/>
        </w:rPr>
      </w:pPr>
    </w:p>
    <w:p w:rsidR="00676EDF" w:rsidRDefault="00676EDF" w:rsidP="00600038">
      <w:pPr>
        <w:pStyle w:val="ListParagraph"/>
        <w:ind w:left="1080"/>
        <w:rPr>
          <w:rFonts w:ascii="Comic Sans MS" w:hAnsi="Comic Sans MS"/>
        </w:rPr>
      </w:pPr>
    </w:p>
    <w:p w:rsidR="00676EDF" w:rsidRDefault="00676EDF" w:rsidP="00600038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Aşağıdakilerden hangisi başımızda bulunmaz?</w:t>
      </w:r>
    </w:p>
    <w:p w:rsidR="00676EDF" w:rsidRDefault="00676EDF" w:rsidP="00600038">
      <w:pPr>
        <w:pStyle w:val="ListParagraph"/>
        <w:numPr>
          <w:ilvl w:val="0"/>
          <w:numId w:val="21"/>
        </w:numPr>
        <w:rPr>
          <w:rFonts w:ascii="Comic Sans MS" w:hAnsi="Comic Sans MS"/>
        </w:rPr>
      </w:pPr>
      <w:r>
        <w:rPr>
          <w:rFonts w:ascii="Comic Sans MS" w:hAnsi="Comic Sans MS"/>
        </w:rPr>
        <w:t>Kalp</w:t>
      </w:r>
      <w:r>
        <w:rPr>
          <w:rFonts w:ascii="Comic Sans MS" w:hAnsi="Comic Sans MS"/>
        </w:rPr>
        <w:tab/>
        <w:t>B) Kulak</w:t>
      </w:r>
      <w:r>
        <w:rPr>
          <w:rFonts w:ascii="Comic Sans MS" w:hAnsi="Comic Sans MS"/>
        </w:rPr>
        <w:tab/>
        <w:t>C)Beyin</w:t>
      </w:r>
    </w:p>
    <w:p w:rsidR="00676EDF" w:rsidRDefault="00676EDF" w:rsidP="00600038">
      <w:pPr>
        <w:pStyle w:val="ListParagraph"/>
        <w:ind w:left="1080"/>
        <w:rPr>
          <w:rFonts w:ascii="Comic Sans MS" w:hAnsi="Comic Sans MS"/>
        </w:rPr>
      </w:pPr>
    </w:p>
    <w:p w:rsidR="00676EDF" w:rsidRDefault="00676EDF" w:rsidP="00600038">
      <w:pPr>
        <w:pStyle w:val="ListParagraph"/>
        <w:ind w:left="1080"/>
        <w:rPr>
          <w:rFonts w:ascii="Comic Sans MS" w:hAnsi="Comic Sans MS"/>
        </w:rPr>
      </w:pPr>
    </w:p>
    <w:p w:rsidR="00676EDF" w:rsidRDefault="00676EDF" w:rsidP="00600038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Atatürk aşağıdakilerden hangi okula gitmemiştir?</w:t>
      </w:r>
    </w:p>
    <w:p w:rsidR="00676EDF" w:rsidRDefault="00676EDF" w:rsidP="00600038">
      <w:pPr>
        <w:pStyle w:val="ListParagraph"/>
        <w:numPr>
          <w:ilvl w:val="0"/>
          <w:numId w:val="22"/>
        </w:numPr>
        <w:rPr>
          <w:rFonts w:ascii="Comic Sans MS" w:hAnsi="Comic Sans MS"/>
        </w:rPr>
      </w:pPr>
      <w:r>
        <w:rPr>
          <w:rFonts w:ascii="Comic Sans MS" w:hAnsi="Comic Sans MS"/>
        </w:rPr>
        <w:t>Şemsi Efendi İlkokulu</w:t>
      </w:r>
    </w:p>
    <w:p w:rsidR="00676EDF" w:rsidRDefault="00676EDF" w:rsidP="00600038">
      <w:pPr>
        <w:pStyle w:val="ListParagraph"/>
        <w:numPr>
          <w:ilvl w:val="0"/>
          <w:numId w:val="22"/>
        </w:numPr>
        <w:rPr>
          <w:rFonts w:ascii="Comic Sans MS" w:hAnsi="Comic Sans MS"/>
        </w:rPr>
      </w:pPr>
      <w:r>
        <w:rPr>
          <w:rFonts w:ascii="Comic Sans MS" w:hAnsi="Comic Sans MS"/>
        </w:rPr>
        <w:t>Mahalle Mektebi</w:t>
      </w:r>
    </w:p>
    <w:p w:rsidR="00676EDF" w:rsidRDefault="00676EDF" w:rsidP="0066321F">
      <w:pPr>
        <w:pStyle w:val="ListParagraph"/>
        <w:numPr>
          <w:ilvl w:val="0"/>
          <w:numId w:val="22"/>
        </w:numPr>
        <w:rPr>
          <w:rFonts w:ascii="Comic Sans MS" w:hAnsi="Comic Sans MS"/>
        </w:rPr>
      </w:pPr>
      <w:r>
        <w:rPr>
          <w:rFonts w:ascii="Comic Sans MS" w:hAnsi="Comic Sans MS"/>
        </w:rPr>
        <w:t>Gazi İlköğretim Okulu</w:t>
      </w:r>
    </w:p>
    <w:p w:rsidR="00676EDF" w:rsidRPr="0066321F" w:rsidRDefault="00676EDF" w:rsidP="0066321F">
      <w:pPr>
        <w:pStyle w:val="ListParagraph"/>
        <w:ind w:left="1080"/>
        <w:rPr>
          <w:rFonts w:ascii="Comic Sans MS" w:hAnsi="Comic Sans MS"/>
        </w:rPr>
      </w:pPr>
    </w:p>
    <w:p w:rsidR="00676EDF" w:rsidRDefault="00676EDF" w:rsidP="00600038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Vücudumuza iyi bakmak için hangisini yapmalıyız?</w:t>
      </w:r>
    </w:p>
    <w:p w:rsidR="00676EDF" w:rsidRDefault="00676EDF" w:rsidP="00600038">
      <w:pPr>
        <w:pStyle w:val="ListParagraph"/>
        <w:numPr>
          <w:ilvl w:val="0"/>
          <w:numId w:val="23"/>
        </w:numPr>
        <w:rPr>
          <w:rFonts w:ascii="Comic Sans MS" w:hAnsi="Comic Sans MS"/>
        </w:rPr>
      </w:pPr>
      <w:r>
        <w:rPr>
          <w:rFonts w:ascii="Comic Sans MS" w:hAnsi="Comic Sans MS"/>
        </w:rPr>
        <w:t>Tek öğün yemeliyiz.</w:t>
      </w:r>
    </w:p>
    <w:p w:rsidR="00676EDF" w:rsidRDefault="00676EDF" w:rsidP="00600038">
      <w:pPr>
        <w:pStyle w:val="ListParagraph"/>
        <w:numPr>
          <w:ilvl w:val="0"/>
          <w:numId w:val="23"/>
        </w:numPr>
        <w:rPr>
          <w:rFonts w:ascii="Comic Sans MS" w:hAnsi="Comic Sans MS"/>
        </w:rPr>
      </w:pPr>
      <w:r>
        <w:rPr>
          <w:rFonts w:ascii="Comic Sans MS" w:hAnsi="Comic Sans MS"/>
        </w:rPr>
        <w:t>Spor yapmalıyız.</w:t>
      </w:r>
    </w:p>
    <w:p w:rsidR="00676EDF" w:rsidRDefault="00676EDF" w:rsidP="00600038">
      <w:pPr>
        <w:pStyle w:val="ListParagraph"/>
        <w:numPr>
          <w:ilvl w:val="0"/>
          <w:numId w:val="23"/>
        </w:numPr>
        <w:rPr>
          <w:rFonts w:ascii="Comic Sans MS" w:hAnsi="Comic Sans MS"/>
        </w:rPr>
      </w:pPr>
      <w:r>
        <w:rPr>
          <w:rFonts w:ascii="Comic Sans MS" w:hAnsi="Comic Sans MS"/>
        </w:rPr>
        <w:t>Ağır eşyalar taşımalıyız.</w:t>
      </w:r>
    </w:p>
    <w:p w:rsidR="00676EDF" w:rsidRDefault="00676EDF" w:rsidP="0066321F">
      <w:pPr>
        <w:pStyle w:val="ListParagraph"/>
        <w:ind w:left="1080"/>
        <w:rPr>
          <w:rFonts w:ascii="Comic Sans MS" w:hAnsi="Comic Sans MS"/>
        </w:rPr>
      </w:pPr>
    </w:p>
    <w:p w:rsidR="00676EDF" w:rsidRDefault="00676EDF" w:rsidP="0066321F">
      <w:pPr>
        <w:pStyle w:val="ListParagraph"/>
        <w:ind w:left="1080"/>
        <w:rPr>
          <w:rFonts w:ascii="Comic Sans MS" w:hAnsi="Comic Sans MS"/>
        </w:rPr>
      </w:pPr>
    </w:p>
    <w:p w:rsidR="00676EDF" w:rsidRDefault="00676EDF" w:rsidP="0066321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İstiklal Marşı’mız okunurken ne şekilde olmalıyız?</w:t>
      </w:r>
    </w:p>
    <w:p w:rsidR="00676EDF" w:rsidRDefault="00676EDF" w:rsidP="0066321F">
      <w:pPr>
        <w:pStyle w:val="ListParagraph"/>
        <w:numPr>
          <w:ilvl w:val="0"/>
          <w:numId w:val="24"/>
        </w:numPr>
        <w:rPr>
          <w:rFonts w:ascii="Comic Sans MS" w:hAnsi="Comic Sans MS"/>
        </w:rPr>
      </w:pPr>
      <w:r>
        <w:rPr>
          <w:rFonts w:ascii="Comic Sans MS" w:hAnsi="Comic Sans MS"/>
        </w:rPr>
        <w:t>Arkadaşlarımızla konuşarak</w:t>
      </w:r>
    </w:p>
    <w:p w:rsidR="00676EDF" w:rsidRDefault="00676EDF" w:rsidP="0066321F">
      <w:pPr>
        <w:pStyle w:val="ListParagraph"/>
        <w:numPr>
          <w:ilvl w:val="0"/>
          <w:numId w:val="24"/>
        </w:numPr>
        <w:rPr>
          <w:rFonts w:ascii="Comic Sans MS" w:hAnsi="Comic Sans MS"/>
        </w:rPr>
      </w:pPr>
      <w:r>
        <w:rPr>
          <w:rFonts w:ascii="Comic Sans MS" w:hAnsi="Comic Sans MS"/>
        </w:rPr>
        <w:t>Hazır ol durumunda</w:t>
      </w:r>
    </w:p>
    <w:p w:rsidR="00676EDF" w:rsidRPr="0066321F" w:rsidRDefault="00676EDF" w:rsidP="0066321F">
      <w:pPr>
        <w:pStyle w:val="ListParagraph"/>
        <w:numPr>
          <w:ilvl w:val="0"/>
          <w:numId w:val="24"/>
        </w:numPr>
        <w:rPr>
          <w:rFonts w:ascii="Comic Sans MS" w:hAnsi="Comic Sans MS"/>
        </w:rPr>
      </w:pPr>
      <w:r>
        <w:rPr>
          <w:rFonts w:ascii="Comic Sans MS" w:hAnsi="Comic Sans MS"/>
        </w:rPr>
        <w:t>Rahat durumunda</w:t>
      </w:r>
    </w:p>
    <w:p w:rsidR="00676EDF" w:rsidRPr="00600038" w:rsidRDefault="00676EDF" w:rsidP="00600038">
      <w:pPr>
        <w:rPr>
          <w:rFonts w:ascii="Comic Sans MS" w:hAnsi="Comic Sans MS"/>
        </w:rPr>
      </w:pPr>
    </w:p>
    <w:p w:rsidR="00676EDF" w:rsidRDefault="00676EDF">
      <w:pPr>
        <w:rPr>
          <w:rFonts w:ascii="Comic Sans MS" w:hAnsi="Comic Sans MS"/>
        </w:rPr>
      </w:pPr>
    </w:p>
    <w:p w:rsidR="00676EDF" w:rsidRDefault="00676EDF">
      <w:pPr>
        <w:rPr>
          <w:rFonts w:ascii="Comic Sans MS" w:hAnsi="Comic Sans MS"/>
        </w:rPr>
      </w:pPr>
      <w:hyperlink r:id="rId7" w:history="1">
        <w:r>
          <w:rPr>
            <w:rStyle w:val="Hyperlink"/>
            <w:rFonts w:ascii="ALFABET98" w:hAnsi="ALFABET98"/>
            <w:b/>
          </w:rPr>
          <w:t>www.sorubak.com</w:t>
        </w:r>
      </w:hyperlink>
      <w:r>
        <w:rPr>
          <w:rFonts w:ascii="ALFABET98" w:hAnsi="ALFABET98"/>
          <w:b/>
        </w:rPr>
        <w:t xml:space="preserve"> </w:t>
      </w:r>
      <w:r>
        <w:rPr>
          <w:rFonts w:ascii="ALFABET98" w:hAnsi="ALFABET98"/>
          <w:b/>
          <w:sz w:val="28"/>
          <w:szCs w:val="28"/>
        </w:rPr>
        <w:t xml:space="preserve">       </w:t>
      </w:r>
      <w:r>
        <w:rPr>
          <w:rFonts w:ascii="ALFABET98" w:hAnsi="ALFABET98"/>
          <w:b/>
          <w:sz w:val="52"/>
          <w:szCs w:val="52"/>
        </w:rPr>
        <w:t xml:space="preserve">                                  </w:t>
      </w:r>
    </w:p>
    <w:p w:rsidR="00676EDF" w:rsidRPr="001C1F0D" w:rsidRDefault="00676EDF">
      <w:pPr>
        <w:rPr>
          <w:rFonts w:ascii="Comic Sans MS" w:hAnsi="Comic Sans MS"/>
        </w:rPr>
      </w:pPr>
    </w:p>
    <w:sectPr w:rsidR="00676EDF" w:rsidRPr="001C1F0D" w:rsidSect="00600038">
      <w:type w:val="continuous"/>
      <w:pgSz w:w="11906" w:h="16838"/>
      <w:pgMar w:top="567" w:right="424" w:bottom="567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EDF" w:rsidRDefault="00676EDF" w:rsidP="00F64A7E">
      <w:pPr>
        <w:spacing w:after="0" w:line="240" w:lineRule="auto"/>
      </w:pPr>
      <w:r>
        <w:separator/>
      </w:r>
    </w:p>
  </w:endnote>
  <w:endnote w:type="continuationSeparator" w:id="0">
    <w:p w:rsidR="00676EDF" w:rsidRDefault="00676EDF" w:rsidP="00F64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EDF" w:rsidRDefault="00676EDF" w:rsidP="00F64A7E">
      <w:pPr>
        <w:spacing w:after="0" w:line="240" w:lineRule="auto"/>
      </w:pPr>
      <w:r>
        <w:separator/>
      </w:r>
    </w:p>
  </w:footnote>
  <w:footnote w:type="continuationSeparator" w:id="0">
    <w:p w:rsidR="00676EDF" w:rsidRDefault="00676EDF" w:rsidP="00F64A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7059"/>
    <w:multiLevelType w:val="hybridMultilevel"/>
    <w:tmpl w:val="4AA03E90"/>
    <w:lvl w:ilvl="0" w:tplc="C03A104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E091A51"/>
    <w:multiLevelType w:val="hybridMultilevel"/>
    <w:tmpl w:val="537EA1BE"/>
    <w:lvl w:ilvl="0" w:tplc="6FC429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73FBD"/>
    <w:multiLevelType w:val="hybridMultilevel"/>
    <w:tmpl w:val="15E0B060"/>
    <w:lvl w:ilvl="0" w:tplc="A888D3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0B5DA5"/>
    <w:multiLevelType w:val="hybridMultilevel"/>
    <w:tmpl w:val="A2CE6B88"/>
    <w:lvl w:ilvl="0" w:tplc="E29E85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5574F0"/>
    <w:multiLevelType w:val="hybridMultilevel"/>
    <w:tmpl w:val="AE26949E"/>
    <w:lvl w:ilvl="0" w:tplc="1AE66D9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62B5377"/>
    <w:multiLevelType w:val="hybridMultilevel"/>
    <w:tmpl w:val="83109A70"/>
    <w:lvl w:ilvl="0" w:tplc="0DFA6D4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81E1A5E"/>
    <w:multiLevelType w:val="hybridMultilevel"/>
    <w:tmpl w:val="43522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8525F3"/>
    <w:multiLevelType w:val="hybridMultilevel"/>
    <w:tmpl w:val="508682D0"/>
    <w:lvl w:ilvl="0" w:tplc="88FA60A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A781DCF"/>
    <w:multiLevelType w:val="hybridMultilevel"/>
    <w:tmpl w:val="2348FE14"/>
    <w:lvl w:ilvl="0" w:tplc="3776F7F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B234EE8"/>
    <w:multiLevelType w:val="hybridMultilevel"/>
    <w:tmpl w:val="2EAE2550"/>
    <w:lvl w:ilvl="0" w:tplc="4C7CBF8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B2B0018"/>
    <w:multiLevelType w:val="hybridMultilevel"/>
    <w:tmpl w:val="F0E6485A"/>
    <w:lvl w:ilvl="0" w:tplc="5C36FD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145D5D"/>
    <w:multiLevelType w:val="hybridMultilevel"/>
    <w:tmpl w:val="B28AF55C"/>
    <w:lvl w:ilvl="0" w:tplc="319EF4E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4352C3B"/>
    <w:multiLevelType w:val="hybridMultilevel"/>
    <w:tmpl w:val="06F66534"/>
    <w:lvl w:ilvl="0" w:tplc="78141BC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BA16623"/>
    <w:multiLevelType w:val="hybridMultilevel"/>
    <w:tmpl w:val="4E603264"/>
    <w:lvl w:ilvl="0" w:tplc="1166B59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CDC259C"/>
    <w:multiLevelType w:val="hybridMultilevel"/>
    <w:tmpl w:val="595A3060"/>
    <w:lvl w:ilvl="0" w:tplc="41F6CD2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F1F670E"/>
    <w:multiLevelType w:val="hybridMultilevel"/>
    <w:tmpl w:val="E174A5F0"/>
    <w:lvl w:ilvl="0" w:tplc="962EF90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1B65BE9"/>
    <w:multiLevelType w:val="hybridMultilevel"/>
    <w:tmpl w:val="29F06628"/>
    <w:lvl w:ilvl="0" w:tplc="03367C4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8380B40"/>
    <w:multiLevelType w:val="hybridMultilevel"/>
    <w:tmpl w:val="E13E8E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2355AF"/>
    <w:multiLevelType w:val="hybridMultilevel"/>
    <w:tmpl w:val="0BA624AA"/>
    <w:lvl w:ilvl="0" w:tplc="B50AB27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E5C19B1"/>
    <w:multiLevelType w:val="hybridMultilevel"/>
    <w:tmpl w:val="D2800D38"/>
    <w:lvl w:ilvl="0" w:tplc="11E83F74">
      <w:start w:val="1"/>
      <w:numFmt w:val="upperLetter"/>
      <w:lvlText w:val="%1)"/>
      <w:lvlJc w:val="left"/>
      <w:pPr>
        <w:ind w:left="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0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6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  <w:rPr>
        <w:rFonts w:cs="Times New Roman"/>
      </w:rPr>
    </w:lvl>
  </w:abstractNum>
  <w:abstractNum w:abstractNumId="20">
    <w:nsid w:val="70693279"/>
    <w:multiLevelType w:val="hybridMultilevel"/>
    <w:tmpl w:val="87F6624A"/>
    <w:lvl w:ilvl="0" w:tplc="A46C2B2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5910197"/>
    <w:multiLevelType w:val="hybridMultilevel"/>
    <w:tmpl w:val="A6823EB6"/>
    <w:lvl w:ilvl="0" w:tplc="4524FB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C7902FD"/>
    <w:multiLevelType w:val="hybridMultilevel"/>
    <w:tmpl w:val="FED287C6"/>
    <w:lvl w:ilvl="0" w:tplc="58DA2B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E880681"/>
    <w:multiLevelType w:val="hybridMultilevel"/>
    <w:tmpl w:val="69D6BF94"/>
    <w:lvl w:ilvl="0" w:tplc="3F60BB0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6"/>
  </w:num>
  <w:num w:numId="4">
    <w:abstractNumId w:val="3"/>
  </w:num>
  <w:num w:numId="5">
    <w:abstractNumId w:val="21"/>
  </w:num>
  <w:num w:numId="6">
    <w:abstractNumId w:val="23"/>
  </w:num>
  <w:num w:numId="7">
    <w:abstractNumId w:val="16"/>
  </w:num>
  <w:num w:numId="8">
    <w:abstractNumId w:val="0"/>
  </w:num>
  <w:num w:numId="9">
    <w:abstractNumId w:val="22"/>
  </w:num>
  <w:num w:numId="10">
    <w:abstractNumId w:val="8"/>
  </w:num>
  <w:num w:numId="11">
    <w:abstractNumId w:val="20"/>
  </w:num>
  <w:num w:numId="12">
    <w:abstractNumId w:val="9"/>
  </w:num>
  <w:num w:numId="13">
    <w:abstractNumId w:val="15"/>
  </w:num>
  <w:num w:numId="14">
    <w:abstractNumId w:val="1"/>
  </w:num>
  <w:num w:numId="15">
    <w:abstractNumId w:val="10"/>
  </w:num>
  <w:num w:numId="16">
    <w:abstractNumId w:val="19"/>
  </w:num>
  <w:num w:numId="17">
    <w:abstractNumId w:val="2"/>
  </w:num>
  <w:num w:numId="18">
    <w:abstractNumId w:val="12"/>
  </w:num>
  <w:num w:numId="19">
    <w:abstractNumId w:val="7"/>
  </w:num>
  <w:num w:numId="20">
    <w:abstractNumId w:val="18"/>
  </w:num>
  <w:num w:numId="21">
    <w:abstractNumId w:val="4"/>
  </w:num>
  <w:num w:numId="22">
    <w:abstractNumId w:val="14"/>
  </w:num>
  <w:num w:numId="23">
    <w:abstractNumId w:val="11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F0D"/>
    <w:rsid w:val="0001788A"/>
    <w:rsid w:val="00037FD2"/>
    <w:rsid w:val="001C1F0D"/>
    <w:rsid w:val="002D671F"/>
    <w:rsid w:val="004A281D"/>
    <w:rsid w:val="00546D1F"/>
    <w:rsid w:val="00600038"/>
    <w:rsid w:val="0066321F"/>
    <w:rsid w:val="00676EDF"/>
    <w:rsid w:val="00692952"/>
    <w:rsid w:val="00972989"/>
    <w:rsid w:val="00D1764A"/>
    <w:rsid w:val="00F64A7E"/>
    <w:rsid w:val="00F9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4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C1F0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C1F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F64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4A7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64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64A7E"/>
    <w:rPr>
      <w:rFonts w:cs="Times New Roman"/>
    </w:rPr>
  </w:style>
  <w:style w:type="character" w:styleId="Hyperlink">
    <w:name w:val="Hyperlink"/>
    <w:basedOn w:val="DefaultParagraphFont"/>
    <w:uiPriority w:val="99"/>
    <w:rsid w:val="00546D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anlarim12345.sitemyne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551</Words>
  <Characters>3141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ilhan&amp;tuğba</dc:creator>
  <cp:keywords/>
  <dc:description/>
  <cp:lastModifiedBy>edanur</cp:lastModifiedBy>
  <cp:revision>2</cp:revision>
  <dcterms:created xsi:type="dcterms:W3CDTF">2010-11-03T15:36:00Z</dcterms:created>
  <dcterms:modified xsi:type="dcterms:W3CDTF">2010-12-01T19:09:00Z</dcterms:modified>
</cp:coreProperties>
</file>